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272" w:rsidRPr="007067DA" w:rsidRDefault="00E95272" w:rsidP="008B0E6D">
      <w:pPr>
        <w:tabs>
          <w:tab w:val="center" w:pos="4819"/>
          <w:tab w:val="left" w:pos="7459"/>
        </w:tabs>
        <w:autoSpaceDE/>
        <w:autoSpaceDN/>
        <w:rPr>
          <w:b/>
          <w:snapToGrid w:val="0"/>
          <w:spacing w:val="8"/>
          <w:sz w:val="28"/>
        </w:rPr>
      </w:pPr>
      <w:r>
        <w:rPr>
          <w:b/>
          <w:snapToGrid w:val="0"/>
          <w:spacing w:val="8"/>
          <w:sz w:val="28"/>
        </w:rPr>
        <w:tab/>
      </w: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margin-left:406.15pt;margin-top:-5.9pt;width:90.75pt;height:157pt;z-index:251658240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E95272" w:rsidRPr="0069167F" w:rsidRDefault="00E95272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8252BC">
        <w:rPr>
          <w:b/>
          <w:noProof/>
          <w:spacing w:val="8"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6.5pt;visibility:visible" filled="t" fillcolor="silver">
            <v:imagedata r:id="rId7" o:title=""/>
          </v:shape>
        </w:pict>
      </w:r>
      <w:r>
        <w:rPr>
          <w:b/>
          <w:snapToGrid w:val="0"/>
          <w:spacing w:val="8"/>
          <w:sz w:val="28"/>
        </w:rPr>
        <w:tab/>
      </w:r>
    </w:p>
    <w:p w:rsidR="00E95272" w:rsidRPr="007067DA" w:rsidRDefault="00E95272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E95272" w:rsidRPr="007067DA" w:rsidRDefault="00E95272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E95272" w:rsidRDefault="00E9527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:rsidR="00E95272" w:rsidRPr="00D02890" w:rsidRDefault="00E95272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E95272" w:rsidRPr="00D02890" w:rsidRDefault="00E95272" w:rsidP="00FE75C0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 w:rsidRPr="00D02890">
        <w:rPr>
          <w:b/>
          <w:sz w:val="32"/>
          <w:szCs w:val="32"/>
        </w:rPr>
        <w:t>Р І Ш Е Н Н Я</w:t>
      </w:r>
    </w:p>
    <w:p w:rsidR="00E95272" w:rsidRPr="007067DA" w:rsidRDefault="00E95272" w:rsidP="00FE75C0">
      <w:pPr>
        <w:spacing w:line="360" w:lineRule="auto"/>
        <w:ind w:right="567"/>
        <w:rPr>
          <w:sz w:val="28"/>
          <w:szCs w:val="28"/>
        </w:rPr>
      </w:pPr>
    </w:p>
    <w:p w:rsidR="00E95272" w:rsidRPr="00AB4CF9" w:rsidRDefault="00E95272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>17</w:t>
      </w:r>
      <w:r w:rsidRPr="00AB4CF9">
        <w:rPr>
          <w:sz w:val="28"/>
          <w:szCs w:val="28"/>
        </w:rPr>
        <w:t xml:space="preserve"> </w:t>
      </w:r>
      <w:r>
        <w:rPr>
          <w:sz w:val="28"/>
          <w:szCs w:val="28"/>
        </w:rPr>
        <w:t>лютого</w:t>
      </w:r>
      <w:r w:rsidRPr="00AB4CF9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AB4CF9">
        <w:rPr>
          <w:sz w:val="28"/>
          <w:szCs w:val="28"/>
        </w:rPr>
        <w:t xml:space="preserve"> року        </w:t>
      </w:r>
      <w:r>
        <w:rPr>
          <w:sz w:val="28"/>
          <w:szCs w:val="28"/>
        </w:rPr>
        <w:t xml:space="preserve">          </w:t>
      </w:r>
      <w:r w:rsidRPr="00AB4C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м. Нововолинськ </w:t>
      </w:r>
      <w:r w:rsidRPr="00AB4C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</w:t>
      </w:r>
      <w:r w:rsidRPr="00AB4CF9">
        <w:rPr>
          <w:sz w:val="28"/>
          <w:szCs w:val="28"/>
        </w:rPr>
        <w:t>№</w:t>
      </w:r>
      <w:r>
        <w:rPr>
          <w:sz w:val="28"/>
          <w:szCs w:val="28"/>
        </w:rPr>
        <w:t xml:space="preserve"> 11/22</w:t>
      </w:r>
    </w:p>
    <w:p w:rsidR="00E95272" w:rsidRDefault="00E95272" w:rsidP="00110FEF">
      <w:pPr>
        <w:jc w:val="both"/>
        <w:rPr>
          <w:bCs/>
          <w:sz w:val="28"/>
          <w:szCs w:val="28"/>
        </w:rPr>
      </w:pPr>
    </w:p>
    <w:p w:rsidR="00E95272" w:rsidRDefault="00E95272" w:rsidP="00110F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    внесення     змін      до </w:t>
      </w:r>
    </w:p>
    <w:p w:rsidR="00E95272" w:rsidRDefault="00E95272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«Комплексної          програми </w:t>
      </w:r>
    </w:p>
    <w:p w:rsidR="00E95272" w:rsidRDefault="00E95272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захисту населення і територій </w:t>
      </w:r>
    </w:p>
    <w:p w:rsidR="00E95272" w:rsidRDefault="00E95272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 надзвичайних  ситуацій у </w:t>
      </w:r>
    </w:p>
    <w:p w:rsidR="00E95272" w:rsidRDefault="00E95272" w:rsidP="00F3189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Нововолинській міській територіальній громаді на 2021-2025 роки,                         затвердженої рішенням міської ради від 23 грудня 2020 року № 2/41</w:t>
      </w:r>
    </w:p>
    <w:p w:rsidR="00E95272" w:rsidRDefault="00E95272" w:rsidP="00F31893">
      <w:pPr>
        <w:spacing w:line="360" w:lineRule="auto"/>
        <w:ind w:right="5811"/>
        <w:rPr>
          <w:sz w:val="28"/>
          <w:szCs w:val="28"/>
        </w:rPr>
      </w:pPr>
    </w:p>
    <w:p w:rsidR="00E95272" w:rsidRDefault="00E95272" w:rsidP="00357E58">
      <w:pPr>
        <w:ind w:firstLine="602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26 Закону України «Про місцеве самоврядування в Україні» з метою покращення стану утримання захисних споруд цивільного захисту, міська рада</w:t>
      </w:r>
    </w:p>
    <w:p w:rsidR="00E95272" w:rsidRPr="007067DA" w:rsidRDefault="00E95272" w:rsidP="00357E58">
      <w:pPr>
        <w:ind w:firstLine="602"/>
        <w:jc w:val="both"/>
        <w:rPr>
          <w:sz w:val="28"/>
          <w:szCs w:val="28"/>
        </w:rPr>
      </w:pPr>
    </w:p>
    <w:p w:rsidR="00E95272" w:rsidRDefault="00E95272" w:rsidP="00357E58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Pr="007067DA">
        <w:rPr>
          <w:sz w:val="28"/>
        </w:rPr>
        <w:t>А:</w:t>
      </w:r>
    </w:p>
    <w:p w:rsidR="00E95272" w:rsidRDefault="00E95272" w:rsidP="00F35FC7">
      <w:pPr>
        <w:jc w:val="both"/>
        <w:rPr>
          <w:sz w:val="28"/>
          <w:szCs w:val="28"/>
        </w:rPr>
      </w:pPr>
    </w:p>
    <w:p w:rsidR="00E95272" w:rsidRDefault="00E95272" w:rsidP="00F35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E95272" w:rsidRDefault="00E95272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E95272" w:rsidRDefault="00E95272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4  «Ресурсне забезпечення», викласти   у новій редакції відповідно до додатку 2;</w:t>
      </w:r>
    </w:p>
    <w:p w:rsidR="00E95272" w:rsidRDefault="00E95272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5 «Зведені показники», викласти  у новій редакції відповідно до додатку 3.</w:t>
      </w:r>
    </w:p>
    <w:p w:rsidR="00E95272" w:rsidRPr="00C01B66" w:rsidRDefault="00E95272" w:rsidP="00F35FC7">
      <w:pPr>
        <w:pStyle w:val="NormalWeb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Контроль за виконанням даного рішення покласти на постійну комісію  з питань регламенту міської ради, депутатської діяльності, етики та правопорядку та заступника міського голови з питань діяльності виконавчих органів згідно розподілу функціональних обов’язків.</w:t>
      </w:r>
    </w:p>
    <w:p w:rsidR="00E95272" w:rsidRDefault="00E95272" w:rsidP="00357E58">
      <w:pPr>
        <w:tabs>
          <w:tab w:val="left" w:pos="720"/>
        </w:tabs>
        <w:autoSpaceDE/>
        <w:autoSpaceDN/>
        <w:rPr>
          <w:sz w:val="28"/>
        </w:rPr>
      </w:pPr>
    </w:p>
    <w:p w:rsidR="00E95272" w:rsidRDefault="00E95272" w:rsidP="00357E58">
      <w:pPr>
        <w:tabs>
          <w:tab w:val="left" w:pos="720"/>
        </w:tabs>
        <w:autoSpaceDE/>
        <w:autoSpaceDN/>
        <w:rPr>
          <w:sz w:val="28"/>
        </w:rPr>
      </w:pPr>
    </w:p>
    <w:p w:rsidR="00E95272" w:rsidRDefault="00E95272" w:rsidP="007C7385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                    </w:t>
      </w:r>
      <w:r w:rsidRPr="00D02890">
        <w:rPr>
          <w:sz w:val="28"/>
          <w:szCs w:val="28"/>
        </w:rPr>
        <w:t xml:space="preserve">  Борис КАРПУС</w:t>
      </w:r>
    </w:p>
    <w:p w:rsidR="00E95272" w:rsidRDefault="00E95272" w:rsidP="00D27AC1">
      <w:pPr>
        <w:spacing w:line="360" w:lineRule="auto"/>
        <w:jc w:val="both"/>
        <w:rPr>
          <w:sz w:val="24"/>
          <w:szCs w:val="24"/>
        </w:rPr>
      </w:pPr>
    </w:p>
    <w:p w:rsidR="00E95272" w:rsidRPr="00D27AC1" w:rsidRDefault="00E95272" w:rsidP="00D27AC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Оксана Голованська</w:t>
      </w:r>
      <w:r w:rsidRPr="003F0029">
        <w:rPr>
          <w:sz w:val="24"/>
          <w:szCs w:val="24"/>
        </w:rPr>
        <w:t xml:space="preserve"> 32458</w:t>
      </w:r>
      <w:r>
        <w:rPr>
          <w:sz w:val="28"/>
          <w:szCs w:val="28"/>
        </w:rPr>
        <w:t xml:space="preserve">     </w:t>
      </w:r>
    </w:p>
    <w:sectPr w:rsidR="00E95272" w:rsidRPr="00D27AC1" w:rsidSect="00302C7E">
      <w:pgSz w:w="11906" w:h="16838"/>
      <w:pgMar w:top="284" w:right="567" w:bottom="426" w:left="1701" w:header="709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272" w:rsidRDefault="00E95272" w:rsidP="00D13A05">
      <w:r>
        <w:separator/>
      </w:r>
    </w:p>
  </w:endnote>
  <w:endnote w:type="continuationSeparator" w:id="0">
    <w:p w:rsidR="00E95272" w:rsidRDefault="00E95272" w:rsidP="00D1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272" w:rsidRDefault="00E95272" w:rsidP="00D13A05">
      <w:r>
        <w:separator/>
      </w:r>
    </w:p>
  </w:footnote>
  <w:footnote w:type="continuationSeparator" w:id="0">
    <w:p w:rsidR="00E95272" w:rsidRDefault="00E95272" w:rsidP="00D13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D05"/>
    <w:rsid w:val="00000BF7"/>
    <w:rsid w:val="00001BBA"/>
    <w:rsid w:val="00003C75"/>
    <w:rsid w:val="00012128"/>
    <w:rsid w:val="00012872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80BB8"/>
    <w:rsid w:val="00096022"/>
    <w:rsid w:val="000977D2"/>
    <w:rsid w:val="000A118A"/>
    <w:rsid w:val="000A5620"/>
    <w:rsid w:val="000B0944"/>
    <w:rsid w:val="000B3012"/>
    <w:rsid w:val="000B3794"/>
    <w:rsid w:val="000B55E6"/>
    <w:rsid w:val="000B734B"/>
    <w:rsid w:val="000C2CB2"/>
    <w:rsid w:val="000C4200"/>
    <w:rsid w:val="000D4C9B"/>
    <w:rsid w:val="000D582F"/>
    <w:rsid w:val="000D7E0C"/>
    <w:rsid w:val="000E17CE"/>
    <w:rsid w:val="000E307B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0FEF"/>
    <w:rsid w:val="00113DBE"/>
    <w:rsid w:val="00114C42"/>
    <w:rsid w:val="001150B5"/>
    <w:rsid w:val="00125E21"/>
    <w:rsid w:val="001277E4"/>
    <w:rsid w:val="00132613"/>
    <w:rsid w:val="00133ED7"/>
    <w:rsid w:val="00140DB1"/>
    <w:rsid w:val="0014126D"/>
    <w:rsid w:val="0014363C"/>
    <w:rsid w:val="0014382C"/>
    <w:rsid w:val="00146FF2"/>
    <w:rsid w:val="0014756A"/>
    <w:rsid w:val="00151012"/>
    <w:rsid w:val="00155A32"/>
    <w:rsid w:val="00157790"/>
    <w:rsid w:val="001579BC"/>
    <w:rsid w:val="001660C6"/>
    <w:rsid w:val="00170F01"/>
    <w:rsid w:val="0017604E"/>
    <w:rsid w:val="00176473"/>
    <w:rsid w:val="00176E55"/>
    <w:rsid w:val="00183141"/>
    <w:rsid w:val="00187360"/>
    <w:rsid w:val="0019381A"/>
    <w:rsid w:val="001A2078"/>
    <w:rsid w:val="001A2E4F"/>
    <w:rsid w:val="001A3093"/>
    <w:rsid w:val="001A4064"/>
    <w:rsid w:val="001A42DC"/>
    <w:rsid w:val="001B4A4C"/>
    <w:rsid w:val="001B4C35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2740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5757B"/>
    <w:rsid w:val="00263B9B"/>
    <w:rsid w:val="00265208"/>
    <w:rsid w:val="0026567A"/>
    <w:rsid w:val="00266982"/>
    <w:rsid w:val="00275CED"/>
    <w:rsid w:val="00281365"/>
    <w:rsid w:val="002834F8"/>
    <w:rsid w:val="00294128"/>
    <w:rsid w:val="00297348"/>
    <w:rsid w:val="002A0148"/>
    <w:rsid w:val="002B0781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02C7E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2D93"/>
    <w:rsid w:val="00353FD0"/>
    <w:rsid w:val="0035671D"/>
    <w:rsid w:val="00356FEB"/>
    <w:rsid w:val="00357E58"/>
    <w:rsid w:val="00361A38"/>
    <w:rsid w:val="00366F16"/>
    <w:rsid w:val="00374E22"/>
    <w:rsid w:val="00380D1F"/>
    <w:rsid w:val="00381A37"/>
    <w:rsid w:val="00382A39"/>
    <w:rsid w:val="00383DC8"/>
    <w:rsid w:val="003941F2"/>
    <w:rsid w:val="003A28C8"/>
    <w:rsid w:val="003B4781"/>
    <w:rsid w:val="003B5A47"/>
    <w:rsid w:val="003B6ECF"/>
    <w:rsid w:val="003C028E"/>
    <w:rsid w:val="003C1F82"/>
    <w:rsid w:val="003C2860"/>
    <w:rsid w:val="003C2D0E"/>
    <w:rsid w:val="003C364D"/>
    <w:rsid w:val="003C3989"/>
    <w:rsid w:val="003D0C83"/>
    <w:rsid w:val="003D2796"/>
    <w:rsid w:val="003E1B96"/>
    <w:rsid w:val="003E2811"/>
    <w:rsid w:val="003F0029"/>
    <w:rsid w:val="003F0463"/>
    <w:rsid w:val="003F1104"/>
    <w:rsid w:val="003F4C1F"/>
    <w:rsid w:val="003F5A04"/>
    <w:rsid w:val="00407941"/>
    <w:rsid w:val="004112D3"/>
    <w:rsid w:val="004149A4"/>
    <w:rsid w:val="00415B4F"/>
    <w:rsid w:val="004208EE"/>
    <w:rsid w:val="00425E1F"/>
    <w:rsid w:val="004312F6"/>
    <w:rsid w:val="00432470"/>
    <w:rsid w:val="00435C34"/>
    <w:rsid w:val="00436262"/>
    <w:rsid w:val="00437CFC"/>
    <w:rsid w:val="004443D4"/>
    <w:rsid w:val="004464BE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18F3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1036"/>
    <w:rsid w:val="0057139A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055"/>
    <w:rsid w:val="006053CB"/>
    <w:rsid w:val="0061735B"/>
    <w:rsid w:val="00620DF1"/>
    <w:rsid w:val="006334D6"/>
    <w:rsid w:val="00635379"/>
    <w:rsid w:val="0063740D"/>
    <w:rsid w:val="00640B30"/>
    <w:rsid w:val="00645EE8"/>
    <w:rsid w:val="0065075B"/>
    <w:rsid w:val="00654821"/>
    <w:rsid w:val="006556F5"/>
    <w:rsid w:val="00656529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7005EF"/>
    <w:rsid w:val="00705A9C"/>
    <w:rsid w:val="007067DA"/>
    <w:rsid w:val="0070793E"/>
    <w:rsid w:val="007119A8"/>
    <w:rsid w:val="00712ED6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3472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0A9E"/>
    <w:rsid w:val="00794CA2"/>
    <w:rsid w:val="00795D7C"/>
    <w:rsid w:val="007A3098"/>
    <w:rsid w:val="007A506B"/>
    <w:rsid w:val="007B2090"/>
    <w:rsid w:val="007B2E97"/>
    <w:rsid w:val="007B46F6"/>
    <w:rsid w:val="007B53AB"/>
    <w:rsid w:val="007B7C40"/>
    <w:rsid w:val="007C7385"/>
    <w:rsid w:val="007D06C6"/>
    <w:rsid w:val="007D3888"/>
    <w:rsid w:val="007E0892"/>
    <w:rsid w:val="007E4505"/>
    <w:rsid w:val="007F2043"/>
    <w:rsid w:val="007F58B5"/>
    <w:rsid w:val="00801098"/>
    <w:rsid w:val="00801F7C"/>
    <w:rsid w:val="00806E06"/>
    <w:rsid w:val="008110F2"/>
    <w:rsid w:val="00815467"/>
    <w:rsid w:val="00816741"/>
    <w:rsid w:val="008222BB"/>
    <w:rsid w:val="0082347F"/>
    <w:rsid w:val="008252BC"/>
    <w:rsid w:val="0082684D"/>
    <w:rsid w:val="008322C6"/>
    <w:rsid w:val="008330FC"/>
    <w:rsid w:val="00837AC9"/>
    <w:rsid w:val="00842714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35A5"/>
    <w:rsid w:val="00887DD5"/>
    <w:rsid w:val="00890174"/>
    <w:rsid w:val="00895225"/>
    <w:rsid w:val="00896E74"/>
    <w:rsid w:val="008A004F"/>
    <w:rsid w:val="008A63CC"/>
    <w:rsid w:val="008B0E6D"/>
    <w:rsid w:val="008B48F4"/>
    <w:rsid w:val="008B53BA"/>
    <w:rsid w:val="008C14F5"/>
    <w:rsid w:val="008C1E41"/>
    <w:rsid w:val="008C3208"/>
    <w:rsid w:val="008C720C"/>
    <w:rsid w:val="008E186C"/>
    <w:rsid w:val="008E27ED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73F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866C0"/>
    <w:rsid w:val="0099166D"/>
    <w:rsid w:val="009954E0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3D98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54BB5"/>
    <w:rsid w:val="00A61A2A"/>
    <w:rsid w:val="00A7133B"/>
    <w:rsid w:val="00A74FB8"/>
    <w:rsid w:val="00A762AA"/>
    <w:rsid w:val="00A8015E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2F5B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23AE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5441"/>
    <w:rsid w:val="00B67E8C"/>
    <w:rsid w:val="00B7076C"/>
    <w:rsid w:val="00B73977"/>
    <w:rsid w:val="00B74B9A"/>
    <w:rsid w:val="00B75E96"/>
    <w:rsid w:val="00B75F7A"/>
    <w:rsid w:val="00B83B9F"/>
    <w:rsid w:val="00B86C55"/>
    <w:rsid w:val="00B90605"/>
    <w:rsid w:val="00B925D1"/>
    <w:rsid w:val="00B94C5D"/>
    <w:rsid w:val="00BA28A6"/>
    <w:rsid w:val="00BB4CE0"/>
    <w:rsid w:val="00BC7E51"/>
    <w:rsid w:val="00BD082F"/>
    <w:rsid w:val="00BD2B7C"/>
    <w:rsid w:val="00BD3723"/>
    <w:rsid w:val="00BD3DC4"/>
    <w:rsid w:val="00BE0B45"/>
    <w:rsid w:val="00BE1F62"/>
    <w:rsid w:val="00BF139A"/>
    <w:rsid w:val="00BF57F1"/>
    <w:rsid w:val="00C01B66"/>
    <w:rsid w:val="00C04B31"/>
    <w:rsid w:val="00C13385"/>
    <w:rsid w:val="00C136CC"/>
    <w:rsid w:val="00C15063"/>
    <w:rsid w:val="00C173C6"/>
    <w:rsid w:val="00C21194"/>
    <w:rsid w:val="00C247E8"/>
    <w:rsid w:val="00C35867"/>
    <w:rsid w:val="00C41094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2650"/>
    <w:rsid w:val="00C945FA"/>
    <w:rsid w:val="00C9477F"/>
    <w:rsid w:val="00CB6FFE"/>
    <w:rsid w:val="00CC1A87"/>
    <w:rsid w:val="00CC448F"/>
    <w:rsid w:val="00CC7315"/>
    <w:rsid w:val="00CD57E6"/>
    <w:rsid w:val="00CD799D"/>
    <w:rsid w:val="00CE0075"/>
    <w:rsid w:val="00CE0211"/>
    <w:rsid w:val="00CE4F0E"/>
    <w:rsid w:val="00CE587F"/>
    <w:rsid w:val="00CE611C"/>
    <w:rsid w:val="00CF42B7"/>
    <w:rsid w:val="00D0183A"/>
    <w:rsid w:val="00D02890"/>
    <w:rsid w:val="00D04586"/>
    <w:rsid w:val="00D10555"/>
    <w:rsid w:val="00D1360F"/>
    <w:rsid w:val="00D13A05"/>
    <w:rsid w:val="00D2291B"/>
    <w:rsid w:val="00D23556"/>
    <w:rsid w:val="00D25075"/>
    <w:rsid w:val="00D27AC1"/>
    <w:rsid w:val="00D30EEC"/>
    <w:rsid w:val="00D33333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33"/>
    <w:rsid w:val="00DA1F40"/>
    <w:rsid w:val="00DA3F37"/>
    <w:rsid w:val="00DA5D53"/>
    <w:rsid w:val="00DB51DE"/>
    <w:rsid w:val="00DB7FF7"/>
    <w:rsid w:val="00DC2EBB"/>
    <w:rsid w:val="00DC3462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1191E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839EB"/>
    <w:rsid w:val="00E95272"/>
    <w:rsid w:val="00E97F21"/>
    <w:rsid w:val="00EA24E2"/>
    <w:rsid w:val="00EA52FB"/>
    <w:rsid w:val="00EA647B"/>
    <w:rsid w:val="00EC1678"/>
    <w:rsid w:val="00EC23A1"/>
    <w:rsid w:val="00EC3E20"/>
    <w:rsid w:val="00EC4111"/>
    <w:rsid w:val="00EC5BE0"/>
    <w:rsid w:val="00EC7B40"/>
    <w:rsid w:val="00ED11CC"/>
    <w:rsid w:val="00EE244E"/>
    <w:rsid w:val="00EE50D7"/>
    <w:rsid w:val="00EF5063"/>
    <w:rsid w:val="00EF7ECC"/>
    <w:rsid w:val="00F0427F"/>
    <w:rsid w:val="00F050DC"/>
    <w:rsid w:val="00F11301"/>
    <w:rsid w:val="00F142B3"/>
    <w:rsid w:val="00F215FB"/>
    <w:rsid w:val="00F258A4"/>
    <w:rsid w:val="00F312B6"/>
    <w:rsid w:val="00F31893"/>
    <w:rsid w:val="00F35FC7"/>
    <w:rsid w:val="00F404C7"/>
    <w:rsid w:val="00F40AD1"/>
    <w:rsid w:val="00F423B8"/>
    <w:rsid w:val="00F44939"/>
    <w:rsid w:val="00F53079"/>
    <w:rsid w:val="00F61DC1"/>
    <w:rsid w:val="00F6265B"/>
    <w:rsid w:val="00F65A59"/>
    <w:rsid w:val="00F674C4"/>
    <w:rsid w:val="00F701C1"/>
    <w:rsid w:val="00F736EA"/>
    <w:rsid w:val="00F82F8D"/>
    <w:rsid w:val="00F841CA"/>
    <w:rsid w:val="00F8526B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List Number" w:locked="1" w:semiHidden="1" w:uiPriority="99" w:unhideWhenUsed="1"/>
    <w:lsdException w:name="List 4" w:locked="1" w:semiHidden="1" w:uiPriority="99" w:unhideWhenUsed="1"/>
    <w:lsdException w:name="List 5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Body Text" w:locked="1" w:semiHidden="1" w:uiPriority="99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BF7"/>
    <w:pPr>
      <w:autoSpaceDE w:val="0"/>
      <w:autoSpaceDN w:val="0"/>
    </w:pPr>
    <w:rPr>
      <w:sz w:val="20"/>
      <w:szCs w:val="20"/>
      <w:lang w:val="uk-UA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A52FB"/>
    <w:rPr>
      <w:rFonts w:ascii="Antiqua" w:hAnsi="Antiqua" w:cs="Times New Roman"/>
      <w:b/>
      <w:sz w:val="20"/>
      <w:lang w:eastAsia="ru-RU"/>
    </w:rPr>
  </w:style>
  <w:style w:type="paragraph" w:customStyle="1" w:styleId="1">
    <w:name w:val="заголовок 1"/>
    <w:basedOn w:val="Normal"/>
    <w:next w:val="Normal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Normal"/>
    <w:next w:val="Normal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Normal"/>
    <w:next w:val="Normal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Normal"/>
    <w:next w:val="Normal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">
    <w:name w:val="Основной шрифт"/>
    <w:uiPriority w:val="99"/>
    <w:rsid w:val="00DC5BF7"/>
  </w:style>
  <w:style w:type="paragraph" w:styleId="Title">
    <w:name w:val="Title"/>
    <w:basedOn w:val="Normal"/>
    <w:next w:val="Normal"/>
    <w:link w:val="TitleChar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C5BF7"/>
    <w:rPr>
      <w:rFonts w:ascii="Cambria" w:hAnsi="Cambria" w:cs="Times New Roman"/>
      <w:b/>
      <w:kern w:val="28"/>
      <w:sz w:val="32"/>
      <w:lang w:eastAsia="ru-RU"/>
    </w:rPr>
  </w:style>
  <w:style w:type="paragraph" w:styleId="BodyText">
    <w:name w:val="Body Text"/>
    <w:basedOn w:val="Normal"/>
    <w:link w:val="BodyTextChar"/>
    <w:uiPriority w:val="99"/>
    <w:rsid w:val="00DC5BF7"/>
    <w:pPr>
      <w:jc w:val="both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C5BF7"/>
    <w:rPr>
      <w:rFonts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5BF7"/>
    <w:rPr>
      <w:rFonts w:ascii="Tahoma" w:hAnsi="Tahoma" w:cs="Times New Roman"/>
      <w:sz w:val="16"/>
      <w:lang w:eastAsia="ru-RU"/>
    </w:rPr>
  </w:style>
  <w:style w:type="table" w:styleId="TableGrid">
    <w:name w:val="Table Grid"/>
    <w:basedOn w:val="TableNormal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C5BF7"/>
    <w:rPr>
      <w:rFonts w:ascii="Tahoma" w:hAnsi="Tahoma" w:cs="Times New Roman"/>
      <w:sz w:val="16"/>
      <w:lang w:eastAsia="ru-RU"/>
    </w:rPr>
  </w:style>
  <w:style w:type="paragraph" w:styleId="NoSpacing">
    <w:name w:val="No Spacing"/>
    <w:uiPriority w:val="99"/>
    <w:qFormat/>
    <w:rsid w:val="008F71ED"/>
    <w:rPr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13A05"/>
    <w:rPr>
      <w:rFonts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3A05"/>
    <w:rPr>
      <w:rFonts w:cs="Times New Roman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2E5F11"/>
    <w:pPr>
      <w:ind w:left="720"/>
      <w:contextualSpacing/>
    </w:pPr>
  </w:style>
  <w:style w:type="paragraph" w:styleId="NormalWeb">
    <w:name w:val="Normal (Web)"/>
    <w:basedOn w:val="Normal"/>
    <w:uiPriority w:val="99"/>
    <w:rsid w:val="00B65441"/>
    <w:pPr>
      <w:suppressAutoHyphens/>
      <w:autoSpaceDE/>
      <w:autoSpaceDN/>
      <w:spacing w:before="280" w:after="280"/>
    </w:pPr>
    <w:rPr>
      <w:sz w:val="24"/>
      <w:szCs w:val="24"/>
      <w:lang w:val="ru-RU" w:eastAsia="zh-CN"/>
    </w:rPr>
  </w:style>
  <w:style w:type="paragraph" w:customStyle="1" w:styleId="21">
    <w:name w:val="Основной текст 21"/>
    <w:basedOn w:val="Normal"/>
    <w:uiPriority w:val="99"/>
    <w:rsid w:val="008C3208"/>
    <w:pPr>
      <w:suppressAutoHyphens/>
      <w:autoSpaceDE/>
      <w:autoSpaceDN/>
      <w:spacing w:after="120" w:line="480" w:lineRule="auto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1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231</Words>
  <Characters>1319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2021-11-15T15:39:00Z</dcterms:created>
  <dcterms:modified xsi:type="dcterms:W3CDTF">2022-02-21T15:15:00Z</dcterms:modified>
</cp:coreProperties>
</file>